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1DB53B66" w14:textId="77777777" w:rsidR="0084649D" w:rsidRDefault="0084649D" w:rsidP="0084649D">
      <w:pPr>
        <w:tabs>
          <w:tab w:val="left" w:pos="993"/>
          <w:tab w:val="left" w:pos="1134"/>
        </w:tabs>
        <w:rPr>
          <w:rFonts w:cs="Arial"/>
        </w:rPr>
      </w:pPr>
    </w:p>
    <w:p w14:paraId="16C46930" w14:textId="337249E0" w:rsidR="00082C05" w:rsidRDefault="00082C05" w:rsidP="00082C0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</w:t>
      </w:r>
      <w:r w:rsidR="007F345B">
        <w:rPr>
          <w:rFonts w:cs="Arial"/>
        </w:rPr>
        <w:t>01</w:t>
      </w:r>
      <w:r>
        <w:rPr>
          <w:rFonts w:cs="Arial"/>
        </w:rPr>
        <w:t>/202</w:t>
      </w:r>
      <w:r w:rsidR="00B9296C">
        <w:rPr>
          <w:rFonts w:cs="Arial"/>
        </w:rPr>
        <w:t>4</w:t>
      </w:r>
    </w:p>
    <w:p w14:paraId="432EB3D1" w14:textId="2E902D91" w:rsidR="0084649D" w:rsidRDefault="0084649D" w:rsidP="0084649D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 xml:space="preserve">JN BR: </w:t>
      </w:r>
      <w:r w:rsidRPr="00F34DD2">
        <w:rPr>
          <w:rFonts w:cs="Arial"/>
        </w:rPr>
        <w:t>202</w:t>
      </w:r>
      <w:r w:rsidR="00B9296C">
        <w:rPr>
          <w:rFonts w:cs="Arial"/>
        </w:rPr>
        <w:t>4</w:t>
      </w:r>
      <w:r w:rsidRPr="00F34DD2">
        <w:rPr>
          <w:rFonts w:cs="Arial"/>
        </w:rPr>
        <w:t>-</w:t>
      </w:r>
      <w:r w:rsidR="007F345B">
        <w:rPr>
          <w:rFonts w:cs="Arial"/>
        </w:rPr>
        <w:t>006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75276E44" w14:textId="77777777" w:rsidR="00D23F8B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 xml:space="preserve"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</w:t>
      </w:r>
    </w:p>
    <w:p w14:paraId="647C0776" w14:textId="77777777" w:rsidR="00D23F8B" w:rsidRDefault="00D23F8B" w:rsidP="00A90BAF">
      <w:pPr>
        <w:tabs>
          <w:tab w:val="left" w:pos="142"/>
        </w:tabs>
        <w:jc w:val="both"/>
        <w:rPr>
          <w:rFonts w:cs="Arial"/>
        </w:rPr>
      </w:pPr>
    </w:p>
    <w:p w14:paraId="6325648D" w14:textId="4EC3FBD6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D23F8B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DB35328" w14:textId="77777777" w:rsidR="00675132" w:rsidRPr="00F35A6C" w:rsidRDefault="00675132" w:rsidP="00675132">
      <w:pPr>
        <w:jc w:val="both"/>
        <w:rPr>
          <w:rFonts w:cs="Arial"/>
        </w:rPr>
      </w:pPr>
    </w:p>
    <w:p w14:paraId="438A128D" w14:textId="77777777" w:rsidR="00675132" w:rsidRPr="008A2643" w:rsidRDefault="00675132" w:rsidP="00675132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22F69014" w14:textId="77777777" w:rsidR="00675132" w:rsidRDefault="00675132" w:rsidP="00675132">
      <w:pPr>
        <w:jc w:val="both"/>
        <w:rPr>
          <w:rFonts w:cs="Arial"/>
        </w:rPr>
      </w:pPr>
    </w:p>
    <w:p w14:paraId="68021579" w14:textId="77777777" w:rsidR="00675132" w:rsidRPr="00F35A6C" w:rsidRDefault="00675132" w:rsidP="00675132">
      <w:pPr>
        <w:jc w:val="both"/>
        <w:rPr>
          <w:rFonts w:cs="Arial"/>
        </w:rPr>
      </w:pPr>
    </w:p>
    <w:p w14:paraId="32FEA45D" w14:textId="77777777" w:rsidR="00675132" w:rsidRPr="00F35A6C" w:rsidRDefault="00675132" w:rsidP="00675132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6DF462B8" w14:textId="77777777" w:rsidR="00675132" w:rsidRDefault="00675132" w:rsidP="0067513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537C0C00" w14:textId="77777777" w:rsidR="00675132" w:rsidRPr="007838D2" w:rsidRDefault="00675132" w:rsidP="00675132">
      <w:pPr>
        <w:rPr>
          <w:rFonts w:cs="Arial"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0BCB0" w14:textId="77777777" w:rsidR="006935DF" w:rsidRDefault="006935DF">
      <w:r>
        <w:separator/>
      </w:r>
    </w:p>
  </w:endnote>
  <w:endnote w:type="continuationSeparator" w:id="0">
    <w:p w14:paraId="1AF60594" w14:textId="77777777" w:rsidR="006935DF" w:rsidRDefault="0069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EABD99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F12A1" w14:textId="77777777" w:rsidR="006935DF" w:rsidRDefault="006935DF">
      <w:r>
        <w:separator/>
      </w:r>
    </w:p>
  </w:footnote>
  <w:footnote w:type="continuationSeparator" w:id="0">
    <w:p w14:paraId="1203C1DD" w14:textId="77777777" w:rsidR="006935DF" w:rsidRDefault="00693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6FA44CF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E464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58C95C9C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</w:t>
          </w:r>
          <w:r w:rsidR="00F86533">
            <w:rPr>
              <w:rFonts w:cs="Arial"/>
              <w:sz w:val="16"/>
              <w:szCs w:val="16"/>
            </w:rPr>
            <w:t>07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82C05"/>
    <w:rsid w:val="00094BAA"/>
    <w:rsid w:val="00095E4B"/>
    <w:rsid w:val="00096243"/>
    <w:rsid w:val="00096BE4"/>
    <w:rsid w:val="00097767"/>
    <w:rsid w:val="000A04FE"/>
    <w:rsid w:val="000B3A74"/>
    <w:rsid w:val="000C23A5"/>
    <w:rsid w:val="000C4583"/>
    <w:rsid w:val="000C5C76"/>
    <w:rsid w:val="000D76C2"/>
    <w:rsid w:val="000E1875"/>
    <w:rsid w:val="000E41E1"/>
    <w:rsid w:val="000E7050"/>
    <w:rsid w:val="00101B68"/>
    <w:rsid w:val="00114401"/>
    <w:rsid w:val="001176FE"/>
    <w:rsid w:val="0012533E"/>
    <w:rsid w:val="001314C1"/>
    <w:rsid w:val="001352C1"/>
    <w:rsid w:val="0014021F"/>
    <w:rsid w:val="00144B8D"/>
    <w:rsid w:val="001517E9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646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0CB3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5132"/>
    <w:rsid w:val="006776D7"/>
    <w:rsid w:val="006935DF"/>
    <w:rsid w:val="006B2A2B"/>
    <w:rsid w:val="006D3E51"/>
    <w:rsid w:val="006D59F7"/>
    <w:rsid w:val="006E377F"/>
    <w:rsid w:val="006F44F5"/>
    <w:rsid w:val="006F758E"/>
    <w:rsid w:val="007033C0"/>
    <w:rsid w:val="007114E8"/>
    <w:rsid w:val="007345D8"/>
    <w:rsid w:val="00741DF3"/>
    <w:rsid w:val="00743912"/>
    <w:rsid w:val="00764D09"/>
    <w:rsid w:val="00766F40"/>
    <w:rsid w:val="007674BD"/>
    <w:rsid w:val="00767A5A"/>
    <w:rsid w:val="00772F7B"/>
    <w:rsid w:val="007770EC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1546"/>
    <w:rsid w:val="007F345B"/>
    <w:rsid w:val="007F3757"/>
    <w:rsid w:val="007F4AC2"/>
    <w:rsid w:val="007F6339"/>
    <w:rsid w:val="007F7EE3"/>
    <w:rsid w:val="008105C2"/>
    <w:rsid w:val="00812062"/>
    <w:rsid w:val="008155E7"/>
    <w:rsid w:val="00824D1D"/>
    <w:rsid w:val="00833AC6"/>
    <w:rsid w:val="0084007D"/>
    <w:rsid w:val="00843739"/>
    <w:rsid w:val="0084649D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1B60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9271C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296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280A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3F8B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0161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4442"/>
    <w:rsid w:val="00F65355"/>
    <w:rsid w:val="00F70BB8"/>
    <w:rsid w:val="00F71C13"/>
    <w:rsid w:val="00F7458C"/>
    <w:rsid w:val="00F758D0"/>
    <w:rsid w:val="00F8079C"/>
    <w:rsid w:val="00F86533"/>
    <w:rsid w:val="00F92D1D"/>
    <w:rsid w:val="00F94B26"/>
    <w:rsid w:val="00FA340B"/>
    <w:rsid w:val="00FA493D"/>
    <w:rsid w:val="00FB174F"/>
    <w:rsid w:val="00FB4D34"/>
    <w:rsid w:val="00FC4EB7"/>
    <w:rsid w:val="00FC6CF0"/>
    <w:rsid w:val="00FD1C21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33BEDB-DE98-45EF-8202-97C78B72A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C90A95DB-2A25-49FB-BC65-84C272F4F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8</cp:revision>
  <cp:lastPrinted>2024-01-04T13:21:00Z</cp:lastPrinted>
  <dcterms:created xsi:type="dcterms:W3CDTF">2023-06-02T09:43:00Z</dcterms:created>
  <dcterms:modified xsi:type="dcterms:W3CDTF">2024-01-10T10:40:00Z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